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1A32B0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RDefault="00971E32" w:rsidP="00255C5C">
      <w:pPr>
        <w:spacing w:line="312" w:lineRule="auto"/>
        <w:rPr>
          <w:rFonts w:cs="Tahom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Pr="001A32B0" w:rsidRDefault="001A32B0" w:rsidP="00255C5C">
            <w:pPr>
              <w:spacing w:line="312" w:lineRule="auto"/>
              <w:rPr>
                <w:rFonts w:cs="Tahoma"/>
                <w:bCs/>
              </w:rPr>
            </w:pPr>
            <w:r w:rsidRPr="001A32B0">
              <w:rPr>
                <w:bCs/>
              </w:rPr>
              <w:t>Beleid, Proces- en Planvorming en Onderzoek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1A32B0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11467</w:t>
            </w:r>
            <w:bookmarkStart w:id="1" w:name="_GoBack"/>
            <w:bookmarkEnd w:id="1"/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:rsidTr="005F3EEE">
        <w:tc>
          <w:tcPr>
            <w:tcW w:w="2518" w:type="dxa"/>
          </w:tcPr>
          <w:p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:rsidTr="005F3EEE">
        <w:tc>
          <w:tcPr>
            <w:tcW w:w="2518" w:type="dxa"/>
          </w:tcPr>
          <w:p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:rsidTr="005F3EEE">
        <w:tc>
          <w:tcPr>
            <w:tcW w:w="251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:rsidTr="005F3EEE">
        <w:tc>
          <w:tcPr>
            <w:tcW w:w="251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>
        <w:tc>
          <w:tcPr>
            <w:tcW w:w="251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>
        <w:tc>
          <w:tcPr>
            <w:tcW w:w="251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>
        <w:tc>
          <w:tcPr>
            <w:tcW w:w="251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>
        <w:tc>
          <w:tcPr>
            <w:tcW w:w="2518" w:type="dxa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:rsidR="0096532F" w:rsidRDefault="0096532F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2B0" w:rsidRDefault="001A32B0">
      <w:r>
        <w:separator/>
      </w:r>
    </w:p>
  </w:endnote>
  <w:endnote w:type="continuationSeparator" w:id="0">
    <w:p w:rsidR="001A32B0" w:rsidRDefault="001A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2B0" w:rsidRDefault="001A32B0">
      <w:r>
        <w:separator/>
      </w:r>
    </w:p>
  </w:footnote>
  <w:footnote w:type="continuationSeparator" w:id="0">
    <w:p w:rsidR="001A32B0" w:rsidRDefault="001A3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1A32B0"/>
    <w:rsid w:val="000532C7"/>
    <w:rsid w:val="000644E0"/>
    <w:rsid w:val="000E7231"/>
    <w:rsid w:val="00111603"/>
    <w:rsid w:val="00192645"/>
    <w:rsid w:val="001A32B0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5F9EFC"/>
  <w15:docId w15:val="{445E7A87-0C86-4FA7-A980-D47266EB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1A32B0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A32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iWriter\Diensten\Europees-Openbaa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4</TotalTime>
  <Pages>3</Pages>
  <Words>396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Pieterse-Smid, Vera</dc:creator>
  <cp:lastModifiedBy>Vera Pieterse-Smid</cp:lastModifiedBy>
  <cp:revision>1</cp:revision>
  <dcterms:created xsi:type="dcterms:W3CDTF">2020-11-23T13:27:00Z</dcterms:created>
  <dcterms:modified xsi:type="dcterms:W3CDTF">2020-11-23T13:31:00Z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